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14:paraId="125D53BC" w14:textId="77777777" w:rsidTr="00B43C31">
        <w:tc>
          <w:tcPr>
            <w:tcW w:w="5000" w:type="pct"/>
            <w:shd w:val="clear" w:color="auto" w:fill="auto"/>
          </w:tcPr>
          <w:p w14:paraId="2C995BA3" w14:textId="77777777" w:rsidR="005F2928" w:rsidRDefault="002277D3" w:rsidP="0041298F">
            <w:pPr>
              <w:pStyle w:val="Picture"/>
            </w:pPr>
            <w:r>
              <w:pict w14:anchorId="535594C9">
                <v:shape id="_x0000_i1027" type="#_x0000_t75" style="width:6in;height:33.75pt">
                  <v:imagedata r:id="rId7" o:title="" croptop="7373f" cropbottom="21299f"/>
                </v:shape>
              </w:pict>
            </w:r>
          </w:p>
        </w:tc>
      </w:tr>
    </w:tbl>
    <w:p w14:paraId="21620CC5" w14:textId="77777777" w:rsidR="002C5E76" w:rsidRPr="0041298F" w:rsidRDefault="002277D3" w:rsidP="002C5E76">
      <w:pPr>
        <w:pStyle w:val="FSSHeading"/>
      </w:pPr>
      <w:r>
        <w:pict w14:anchorId="1539C70D">
          <v:shape id="_x0000_i1028" type="#_x0000_t75" style="width:21.75pt;height:17.25pt" o:bullet="t" o:allowoverlap="f">
            <v:imagedata r:id="rId8" o:title="MCj02868750000[1]"/>
          </v:shape>
        </w:pict>
      </w:r>
      <w:r w:rsidR="002C5E76" w:rsidRPr="002C5E76">
        <w:t xml:space="preserve"> </w:t>
      </w:r>
      <w:r w:rsidR="007A2005">
        <w:t>Project</w:t>
      </w:r>
      <w:r w:rsidR="002C5E76" w:rsidRPr="0041298F">
        <w:t xml:space="preserve"> </w:t>
      </w:r>
      <w:r w:rsidR="009E7E84">
        <w:t>5.2.2 Defend Your Hamburger</w:t>
      </w:r>
    </w:p>
    <w:p w14:paraId="4990A141" w14:textId="77777777" w:rsidR="002C5E76" w:rsidRDefault="002C5E76" w:rsidP="002C5E76"/>
    <w:p w14:paraId="4C872396" w14:textId="77777777" w:rsidR="002C5E76" w:rsidRDefault="002C5E76" w:rsidP="002C5E76">
      <w:pPr>
        <w:pStyle w:val="ActivitySection"/>
      </w:pPr>
      <w:r>
        <w:t>Purpose</w:t>
      </w:r>
    </w:p>
    <w:p w14:paraId="776D1DB0" w14:textId="722AC557" w:rsidR="009E7E84" w:rsidRDefault="009E7E84" w:rsidP="009E7E84">
      <w:pPr>
        <w:pStyle w:val="ActivityBody"/>
      </w:pPr>
      <w:r>
        <w:t xml:space="preserve">Regulatory agencies in the United States follow protocols to protect the food supply during normal domestic production and processing procedures. Not all of the food products in the United States are </w:t>
      </w:r>
      <w:r w:rsidR="00A657F6">
        <w:t xml:space="preserve">produced </w:t>
      </w:r>
      <w:r>
        <w:t>domestically. The U.S. imports a variety of food products from other countries. Is it possible to attack the country by tampering with the food source? What would the consequences be for an attack to the food supply? Intentional adulteration is not just a fear in imports, if an organization chose to harm the food supply; the organization could target domestic facilities as well. Food defense is protecting our food supply from chemical, biological, physical, and radioactive agents. The Department of Homeland Security (DHS) works with USDA to assist in the prevention of such contaminants.</w:t>
      </w:r>
    </w:p>
    <w:p w14:paraId="3018CDDE" w14:textId="77777777" w:rsidR="009E7E84" w:rsidRPr="00A154D2" w:rsidRDefault="009E7E84" w:rsidP="009E7E84"/>
    <w:p w14:paraId="429E8AE6" w14:textId="77777777" w:rsidR="009E7E84" w:rsidRDefault="009E7E84" w:rsidP="009E7E84">
      <w:pPr>
        <w:pStyle w:val="ActivityBody"/>
      </w:pPr>
      <w:r w:rsidRPr="00A154D2">
        <w:t>The events of 9/11 in New York City forever changed the way A</w:t>
      </w:r>
      <w:r>
        <w:t>merican’s view security. Feeling the pressure, the government identified</w:t>
      </w:r>
      <w:r w:rsidRPr="00A154D2">
        <w:t xml:space="preserve"> areas</w:t>
      </w:r>
      <w:r>
        <w:t xml:space="preserve"> vulnerable to attacks. The food</w:t>
      </w:r>
      <w:r w:rsidRPr="00A154D2">
        <w:t xml:space="preserve"> industry, due to wide spread distribution, was identified as a major concern for an intentional terrorist </w:t>
      </w:r>
      <w:r>
        <w:t>attack. Such an attack could have catastrophic results depending on the severity. Serious illness, death, economic fear, and hunger are possible results of food terrorism.</w:t>
      </w:r>
    </w:p>
    <w:p w14:paraId="57437DCF" w14:textId="77777777" w:rsidR="009E7E84" w:rsidRPr="000C1BF9" w:rsidRDefault="009E7E84" w:rsidP="009E7E84"/>
    <w:p w14:paraId="533E4963" w14:textId="5D588985" w:rsidR="002C5E76" w:rsidRDefault="009E7E84" w:rsidP="009E7E84">
      <w:pPr>
        <w:pStyle w:val="ActivityBody"/>
      </w:pPr>
      <w:r>
        <w:t xml:space="preserve">The food supply chain in the United States is comprised of 30,000 food-processing facilities, </w:t>
      </w:r>
      <w:r w:rsidR="0070691E">
        <w:t xml:space="preserve">consisting of </w:t>
      </w:r>
      <w:r>
        <w:t>19,000 packaging plants, more than a million retail stores</w:t>
      </w:r>
      <w:r w:rsidR="0070691E">
        <w:t>,</w:t>
      </w:r>
      <w:r>
        <w:t xml:space="preserve"> and their transportation facilities. Being proactive, DHS has already begun addressing possible threats in the chain and preparing protocols to improve the security of the food supply chain. DHS has developed methods to detect contamina</w:t>
      </w:r>
      <w:r w:rsidR="006B2A02">
        <w:t>nts</w:t>
      </w:r>
      <w:r>
        <w:t xml:space="preserve"> almost immediately and protocols to recover as quickly as possible after an intentional attack.</w:t>
      </w:r>
      <w:r w:rsidR="0070691E">
        <w:t xml:space="preserve"> Can you identify potential threats to the food supply?</w:t>
      </w:r>
    </w:p>
    <w:p w14:paraId="179236FB" w14:textId="77777777" w:rsidR="003B0686" w:rsidRPr="00210996" w:rsidRDefault="003B0686" w:rsidP="002C5E76"/>
    <w:p w14:paraId="5F53F0C1" w14:textId="77777777"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14:paraId="4C6154D7" w14:textId="77777777" w:rsidTr="002C5E76">
        <w:tc>
          <w:tcPr>
            <w:tcW w:w="5499" w:type="dxa"/>
          </w:tcPr>
          <w:p w14:paraId="32481772" w14:textId="77777777" w:rsidR="002C5E76" w:rsidRDefault="002C5E76" w:rsidP="00BE7183">
            <w:pPr>
              <w:pStyle w:val="ActivityBodyBold"/>
            </w:pPr>
            <w:r>
              <w:t xml:space="preserve">Per </w:t>
            </w:r>
            <w:r w:rsidR="009E7E84">
              <w:t>student</w:t>
            </w:r>
            <w:r>
              <w:t>:</w:t>
            </w:r>
          </w:p>
          <w:p w14:paraId="12B84982" w14:textId="77777777" w:rsidR="009E7E84" w:rsidRDefault="009E7E84" w:rsidP="009E7E84">
            <w:pPr>
              <w:pStyle w:val="Activitybullet"/>
            </w:pPr>
            <w:r>
              <w:t>Pen</w:t>
            </w:r>
          </w:p>
          <w:p w14:paraId="42E8B294" w14:textId="77777777" w:rsidR="002C5E76" w:rsidRDefault="009E7E84" w:rsidP="009E7E84">
            <w:pPr>
              <w:pStyle w:val="Activitybullet"/>
            </w:pPr>
            <w:r w:rsidRPr="006454CA">
              <w:rPr>
                <w:rStyle w:val="Italic"/>
              </w:rPr>
              <w:t>Agriscience Notebook</w:t>
            </w:r>
          </w:p>
        </w:tc>
        <w:tc>
          <w:tcPr>
            <w:tcW w:w="5499" w:type="dxa"/>
          </w:tcPr>
          <w:p w14:paraId="7417B400" w14:textId="77777777" w:rsidR="002C5E76" w:rsidRDefault="002C5E76" w:rsidP="0001783E">
            <w:pPr>
              <w:pStyle w:val="ActivityBodyBold"/>
            </w:pPr>
          </w:p>
        </w:tc>
      </w:tr>
    </w:tbl>
    <w:p w14:paraId="4D00AB39" w14:textId="77777777" w:rsidR="002C5E76" w:rsidRDefault="002C5E76" w:rsidP="002C5E76"/>
    <w:p w14:paraId="2DB591DC" w14:textId="77777777" w:rsidR="002C5E76" w:rsidRDefault="002C5E76" w:rsidP="002C5E76">
      <w:pPr>
        <w:pStyle w:val="ActivitySection"/>
      </w:pPr>
      <w:r>
        <w:t>Procedure</w:t>
      </w:r>
    </w:p>
    <w:p w14:paraId="29A96AD5" w14:textId="00594744" w:rsidR="009E7E84" w:rsidRDefault="009E7E84" w:rsidP="009E7E84">
      <w:pPr>
        <w:pStyle w:val="ActivityBody"/>
      </w:pPr>
      <w:r>
        <w:t>Working in a group of four, you will evaluate the images of a major beef packing</w:t>
      </w:r>
      <w:r w:rsidR="0001783E">
        <w:t xml:space="preserve"> plant in the United States. Your</w:t>
      </w:r>
      <w:r>
        <w:t xml:space="preserve"> teacher will assign your group to be a food defense team or a vulnerability test team. Follow the guidelines for your assigned team.</w:t>
      </w:r>
    </w:p>
    <w:p w14:paraId="637432E9" w14:textId="77777777" w:rsidR="009E7E84" w:rsidRPr="006B1BAF" w:rsidRDefault="009E7E84" w:rsidP="009E7E84"/>
    <w:p w14:paraId="7BD2040F" w14:textId="77777777" w:rsidR="009E7E84" w:rsidRDefault="009E7E84" w:rsidP="009E7E84">
      <w:pPr>
        <w:pStyle w:val="ActivityBodyItalicandBold"/>
      </w:pPr>
      <w:r>
        <w:t>Food Defense Team</w:t>
      </w:r>
    </w:p>
    <w:p w14:paraId="42F2B779" w14:textId="77777777" w:rsidR="009E7E84" w:rsidRDefault="009E7E84" w:rsidP="009E7E84">
      <w:pPr>
        <w:pStyle w:val="ActivityNumbers"/>
      </w:pPr>
      <w:r>
        <w:t>You will work with your group to review the images of the outside of the packing plant and locate the following areas.</w:t>
      </w:r>
    </w:p>
    <w:p w14:paraId="747578E4" w14:textId="77777777" w:rsidR="009E7E84" w:rsidRDefault="009E7E84" w:rsidP="009E7E84">
      <w:pPr>
        <w:pStyle w:val="Activitybullet"/>
      </w:pPr>
      <w:r>
        <w:t>Parking lot</w:t>
      </w:r>
    </w:p>
    <w:p w14:paraId="59ABBE29" w14:textId="77777777" w:rsidR="009E7E84" w:rsidRDefault="009E7E84" w:rsidP="009E7E84">
      <w:pPr>
        <w:pStyle w:val="Activitybullet"/>
      </w:pPr>
      <w:r>
        <w:t>Employee entrance</w:t>
      </w:r>
    </w:p>
    <w:p w14:paraId="2CAB0423" w14:textId="77777777" w:rsidR="009E7E84" w:rsidRDefault="009E7E84" w:rsidP="009E7E84">
      <w:pPr>
        <w:pStyle w:val="Activitybullet"/>
      </w:pPr>
      <w:r>
        <w:t>Visitor entrance</w:t>
      </w:r>
    </w:p>
    <w:p w14:paraId="37CA7301" w14:textId="77777777" w:rsidR="009E7E84" w:rsidRDefault="009E7E84" w:rsidP="009E7E84">
      <w:pPr>
        <w:pStyle w:val="Activitybullet"/>
      </w:pPr>
      <w:r>
        <w:t>Shipping dock</w:t>
      </w:r>
    </w:p>
    <w:p w14:paraId="6CAAC15B" w14:textId="77777777" w:rsidR="009E7E84" w:rsidRDefault="009E7E84" w:rsidP="009E7E84">
      <w:pPr>
        <w:pStyle w:val="Activitybullet"/>
      </w:pPr>
      <w:r>
        <w:t>Animal delivery entrance</w:t>
      </w:r>
    </w:p>
    <w:p w14:paraId="6DC8B1A6" w14:textId="77777777" w:rsidR="009E7E84" w:rsidRDefault="009E7E84" w:rsidP="009E7E84">
      <w:pPr>
        <w:pStyle w:val="Activitybullet"/>
      </w:pPr>
      <w:r>
        <w:t>Animal unloading areas</w:t>
      </w:r>
    </w:p>
    <w:p w14:paraId="4754153B" w14:textId="77777777" w:rsidR="009E7E84" w:rsidRDefault="009E7E84" w:rsidP="009E7E84">
      <w:pPr>
        <w:pStyle w:val="Activitybullet"/>
      </w:pPr>
      <w:r>
        <w:t>Animal holding pens</w:t>
      </w:r>
    </w:p>
    <w:p w14:paraId="7FBF4FDF" w14:textId="77777777" w:rsidR="0001783E" w:rsidRDefault="0001783E" w:rsidP="009E7E84">
      <w:pPr>
        <w:pStyle w:val="ActivityNumbers"/>
        <w:sectPr w:rsidR="0001783E" w:rsidSect="00DF1D3F">
          <w:headerReference w:type="default" r:id="rId9"/>
          <w:footerReference w:type="default" r:id="rId10"/>
          <w:headerReference w:type="first" r:id="rId11"/>
          <w:footerReference w:type="first" r:id="rId12"/>
          <w:pgSz w:w="12240" w:h="15840"/>
          <w:pgMar w:top="720" w:right="720" w:bottom="720" w:left="720" w:header="720" w:footer="720" w:gutter="0"/>
          <w:cols w:space="720"/>
          <w:titlePg/>
          <w:docGrid w:linePitch="360"/>
        </w:sectPr>
      </w:pPr>
    </w:p>
    <w:p w14:paraId="69681D3D" w14:textId="77777777" w:rsidR="009E7E84" w:rsidRDefault="009E7E84" w:rsidP="009E7E84">
      <w:pPr>
        <w:pStyle w:val="ActivityNumbers"/>
      </w:pPr>
      <w:r>
        <w:lastRenderedPageBreak/>
        <w:t xml:space="preserve">Review the blueprints of the packing plant. Locate the </w:t>
      </w:r>
      <w:r w:rsidR="0001783E">
        <w:t>following rooms.</w:t>
      </w:r>
    </w:p>
    <w:p w14:paraId="5A36977B" w14:textId="77777777" w:rsidR="009E7E84" w:rsidRDefault="009E7E84" w:rsidP="009E7E84">
      <w:pPr>
        <w:pStyle w:val="Activitybullet"/>
      </w:pPr>
      <w:r>
        <w:t>Harvest floor</w:t>
      </w:r>
    </w:p>
    <w:p w14:paraId="7B5E4038" w14:textId="77777777" w:rsidR="009E7E84" w:rsidRDefault="009E7E84" w:rsidP="009E7E84">
      <w:pPr>
        <w:pStyle w:val="Activitybullet"/>
      </w:pPr>
      <w:r>
        <w:t>Carcass coolers</w:t>
      </w:r>
    </w:p>
    <w:p w14:paraId="69D28BD1" w14:textId="77777777" w:rsidR="009E7E84" w:rsidRDefault="009E7E84" w:rsidP="009E7E84">
      <w:pPr>
        <w:pStyle w:val="Activitybullet"/>
      </w:pPr>
      <w:r>
        <w:t>Packaging areas</w:t>
      </w:r>
    </w:p>
    <w:p w14:paraId="4D4ACB48" w14:textId="77777777" w:rsidR="009E7E84" w:rsidRDefault="009E7E84" w:rsidP="009E7E84">
      <w:pPr>
        <w:pStyle w:val="Activitybullet"/>
      </w:pPr>
      <w:r>
        <w:t>Meat grinding areas</w:t>
      </w:r>
    </w:p>
    <w:p w14:paraId="49657ABF" w14:textId="77777777" w:rsidR="009E7E84" w:rsidRDefault="009E7E84" w:rsidP="009E7E84">
      <w:pPr>
        <w:pStyle w:val="Activitybullet"/>
      </w:pPr>
      <w:r>
        <w:t>Offices</w:t>
      </w:r>
    </w:p>
    <w:p w14:paraId="5522D950" w14:textId="77777777" w:rsidR="009E7E84" w:rsidRDefault="009E7E84" w:rsidP="009E7E84">
      <w:pPr>
        <w:pStyle w:val="ActivityNumbers"/>
      </w:pPr>
      <w:r>
        <w:t>As a group, identify which areas of the packing plant could be vulnerable to a terrorist attack. What areas of the plant inside and outside are easily accessed? Where are loading docks and doors? Look for ar</w:t>
      </w:r>
      <w:r w:rsidR="0001783E">
        <w:t>eas that would be easy to gain access to</w:t>
      </w:r>
      <w:r>
        <w:t xml:space="preserve"> the plant. Once in the plant what </w:t>
      </w:r>
      <w:r w:rsidR="0001783E">
        <w:t>areas are</w:t>
      </w:r>
      <w:r>
        <w:t xml:space="preserve"> not monitored?</w:t>
      </w:r>
    </w:p>
    <w:p w14:paraId="34F7A96E" w14:textId="77777777" w:rsidR="009E7E84" w:rsidRDefault="009E7E84" w:rsidP="009E7E84">
      <w:pPr>
        <w:pStyle w:val="ActivityNumbers"/>
      </w:pPr>
      <w:r>
        <w:t>Review the following documents. While reviewing keep in mind your group will develop a food defense plan discussing the vulnerabilities your group has identified.</w:t>
      </w:r>
    </w:p>
    <w:p w14:paraId="1C2BB2DC" w14:textId="77777777" w:rsidR="009E7E84" w:rsidRDefault="0001783E" w:rsidP="009E7E84">
      <w:pPr>
        <w:pStyle w:val="Activitybullet"/>
      </w:pPr>
      <w:r>
        <w:t>Developing</w:t>
      </w:r>
      <w:r w:rsidR="009E7E84">
        <w:t xml:space="preserve"> a food defense plan – </w:t>
      </w:r>
      <w:hyperlink r:id="rId13" w:history="1">
        <w:r w:rsidR="009E7E84" w:rsidRPr="003441BC">
          <w:rPr>
            <w:rStyle w:val="Hyperlink"/>
            <w:szCs w:val="20"/>
          </w:rPr>
          <w:t>http://www.fsis.usda.gov/shared/PDF/Food_Defense_Plan.pdf</w:t>
        </w:r>
      </w:hyperlink>
    </w:p>
    <w:p w14:paraId="537969DA" w14:textId="77777777" w:rsidR="009E7E84" w:rsidRDefault="009E7E84" w:rsidP="009E7E84">
      <w:pPr>
        <w:pStyle w:val="Activitybullet"/>
      </w:pPr>
      <w:r>
        <w:t xml:space="preserve">Sample food defense plan – </w:t>
      </w:r>
      <w:hyperlink r:id="rId14" w:history="1">
        <w:r w:rsidRPr="003441BC">
          <w:rPr>
            <w:rStyle w:val="Hyperlink"/>
            <w:szCs w:val="20"/>
          </w:rPr>
          <w:t>http://www.fsis.usda.gov/wps/wcm/connect/99f95182-0c9e-4214-9762-e98197f54ebf/General-Food-Defense-Plan-9-3-09+_2_.pdf?MOD=AJPERES</w:t>
        </w:r>
      </w:hyperlink>
    </w:p>
    <w:p w14:paraId="73DEB86B" w14:textId="600F5FF7" w:rsidR="009E7E84" w:rsidRDefault="00920D34" w:rsidP="009E7E84">
      <w:pPr>
        <w:pStyle w:val="ActivityNumbers"/>
      </w:pPr>
      <w:r>
        <w:t xml:space="preserve">Develop your group’s </w:t>
      </w:r>
      <w:r w:rsidR="009E7E84">
        <w:t>food defense plan in a PowerPoint</w:t>
      </w:r>
      <w:r w:rsidR="009E7E84" w:rsidRPr="00E16E07">
        <w:rPr>
          <w:vertAlign w:val="superscript"/>
        </w:rPr>
        <w:t>®</w:t>
      </w:r>
      <w:r w:rsidR="009E7E84">
        <w:t xml:space="preserve"> to present to the class. As you develop your presentation, follow these guidelines.</w:t>
      </w:r>
    </w:p>
    <w:p w14:paraId="4255D41C" w14:textId="77777777" w:rsidR="009E7E84" w:rsidRDefault="009E7E84" w:rsidP="009E7E84">
      <w:pPr>
        <w:pStyle w:val="Activitybullet"/>
      </w:pPr>
      <w:r>
        <w:t>Who may attempt an attack?</w:t>
      </w:r>
    </w:p>
    <w:p w14:paraId="71B71E18" w14:textId="77777777" w:rsidR="009E7E84" w:rsidRDefault="009E7E84" w:rsidP="009E7E84">
      <w:pPr>
        <w:pStyle w:val="Activitybullet"/>
      </w:pPr>
      <w:r>
        <w:t>Vulnerable entry points</w:t>
      </w:r>
    </w:p>
    <w:p w14:paraId="190A7C73" w14:textId="77777777" w:rsidR="009E7E84" w:rsidRDefault="009E7E84" w:rsidP="009E7E84">
      <w:pPr>
        <w:pStyle w:val="Activitybullet"/>
      </w:pPr>
      <w:r>
        <w:t>Interior security</w:t>
      </w:r>
    </w:p>
    <w:p w14:paraId="425519D3" w14:textId="77777777" w:rsidR="009E7E84" w:rsidRDefault="009E7E84" w:rsidP="009E7E84">
      <w:pPr>
        <w:pStyle w:val="Activitybullet"/>
      </w:pPr>
      <w:r>
        <w:t>Storage security</w:t>
      </w:r>
    </w:p>
    <w:p w14:paraId="55CC8985" w14:textId="77777777" w:rsidR="009E7E84" w:rsidRDefault="009E7E84" w:rsidP="009E7E84">
      <w:pPr>
        <w:pStyle w:val="Activitybullet"/>
      </w:pPr>
      <w:r>
        <w:t>Processing area security</w:t>
      </w:r>
    </w:p>
    <w:p w14:paraId="22C4934D" w14:textId="77777777" w:rsidR="009E7E84" w:rsidRDefault="009E7E84" w:rsidP="009E7E84">
      <w:pPr>
        <w:pStyle w:val="Activitybullet"/>
      </w:pPr>
      <w:r>
        <w:t>Shipping and receiving</w:t>
      </w:r>
    </w:p>
    <w:p w14:paraId="6A53BE99" w14:textId="77777777" w:rsidR="009E7E84" w:rsidRDefault="009E7E84" w:rsidP="009E7E84">
      <w:pPr>
        <w:pStyle w:val="Activitybullet"/>
      </w:pPr>
      <w:r>
        <w:t>Any additional areas</w:t>
      </w:r>
    </w:p>
    <w:p w14:paraId="29C3D451" w14:textId="77777777" w:rsidR="009E7E84" w:rsidRDefault="009E7E84" w:rsidP="009E7E84">
      <w:pPr>
        <w:pStyle w:val="ActivityNumbers"/>
      </w:pPr>
      <w:r>
        <w:t>Present your defense plan to the class as instructed by your teacher.</w:t>
      </w:r>
    </w:p>
    <w:p w14:paraId="58B4EE02" w14:textId="77777777" w:rsidR="00FC115D" w:rsidRPr="00FC115D" w:rsidRDefault="00FC115D" w:rsidP="00FC115D"/>
    <w:p w14:paraId="301BA09D" w14:textId="77777777" w:rsidR="009E7E84" w:rsidRDefault="009E7E84" w:rsidP="009E7E84">
      <w:pPr>
        <w:pStyle w:val="ActivityBodyItalicandBold"/>
      </w:pPr>
      <w:r>
        <w:t>Vulnerability Test Team</w:t>
      </w:r>
    </w:p>
    <w:p w14:paraId="2EED715E" w14:textId="77777777" w:rsidR="009E7E84" w:rsidRDefault="009E7E84" w:rsidP="009E7E84">
      <w:pPr>
        <w:pStyle w:val="ActivityNumbers"/>
        <w:numPr>
          <w:ilvl w:val="0"/>
          <w:numId w:val="9"/>
        </w:numPr>
      </w:pPr>
      <w:r>
        <w:t>You will work with your group to review the images of the outside of the packing plant</w:t>
      </w:r>
      <w:r w:rsidR="00FC115D">
        <w:t xml:space="preserve"> and locate the following areas.</w:t>
      </w:r>
    </w:p>
    <w:p w14:paraId="6622DDD1" w14:textId="77777777" w:rsidR="009E7E84" w:rsidRDefault="009E7E84" w:rsidP="009E7E84">
      <w:pPr>
        <w:pStyle w:val="Activitybullet"/>
      </w:pPr>
      <w:r>
        <w:t>Parking lot</w:t>
      </w:r>
    </w:p>
    <w:p w14:paraId="62A47D61" w14:textId="77777777" w:rsidR="009E7E84" w:rsidRDefault="009E7E84" w:rsidP="009E7E84">
      <w:pPr>
        <w:pStyle w:val="Activitybullet"/>
      </w:pPr>
      <w:r>
        <w:t>Employee entrance</w:t>
      </w:r>
    </w:p>
    <w:p w14:paraId="5B6AE600" w14:textId="77777777" w:rsidR="009E7E84" w:rsidRDefault="009E7E84" w:rsidP="009E7E84">
      <w:pPr>
        <w:pStyle w:val="Activitybullet"/>
      </w:pPr>
      <w:r>
        <w:t>Visitor entrance</w:t>
      </w:r>
    </w:p>
    <w:p w14:paraId="2F068031" w14:textId="77777777" w:rsidR="009E7E84" w:rsidRDefault="009E7E84" w:rsidP="009E7E84">
      <w:pPr>
        <w:pStyle w:val="Activitybullet"/>
      </w:pPr>
      <w:r>
        <w:t>Shipping dock</w:t>
      </w:r>
    </w:p>
    <w:p w14:paraId="2770AAC0" w14:textId="77777777" w:rsidR="009E7E84" w:rsidRDefault="009E7E84" w:rsidP="009E7E84">
      <w:pPr>
        <w:pStyle w:val="Activitybullet"/>
      </w:pPr>
      <w:r>
        <w:t>Animal delivery entrance</w:t>
      </w:r>
    </w:p>
    <w:p w14:paraId="28533E26" w14:textId="77777777" w:rsidR="009E7E84" w:rsidRDefault="009E7E84" w:rsidP="009E7E84">
      <w:pPr>
        <w:pStyle w:val="Activitybullet"/>
      </w:pPr>
      <w:r>
        <w:t>Animal unloading areas</w:t>
      </w:r>
    </w:p>
    <w:p w14:paraId="1C840CB3" w14:textId="77777777" w:rsidR="009E7E84" w:rsidRDefault="009E7E84" w:rsidP="009E7E84">
      <w:pPr>
        <w:pStyle w:val="Activitybullet"/>
      </w:pPr>
      <w:r>
        <w:t>Animal holding pens</w:t>
      </w:r>
    </w:p>
    <w:p w14:paraId="10E80127" w14:textId="77777777" w:rsidR="009E7E84" w:rsidRDefault="009E7E84" w:rsidP="009E7E84">
      <w:pPr>
        <w:pStyle w:val="ActivityNumbers"/>
      </w:pPr>
      <w:r>
        <w:t>You will work with your group to review the bluepri</w:t>
      </w:r>
      <w:r w:rsidR="00FC115D">
        <w:t>nts. Locate the following rooms.</w:t>
      </w:r>
    </w:p>
    <w:p w14:paraId="2F80EBA4" w14:textId="77777777" w:rsidR="009E7E84" w:rsidRDefault="009E7E84" w:rsidP="009E7E84">
      <w:pPr>
        <w:pStyle w:val="Activitybullet"/>
      </w:pPr>
      <w:r>
        <w:t>Harvest floor</w:t>
      </w:r>
    </w:p>
    <w:p w14:paraId="7FDCCE70" w14:textId="77777777" w:rsidR="009E7E84" w:rsidRDefault="009E7E84" w:rsidP="009E7E84">
      <w:pPr>
        <w:pStyle w:val="Activitybullet"/>
      </w:pPr>
      <w:r>
        <w:t>Carcass coolers</w:t>
      </w:r>
    </w:p>
    <w:p w14:paraId="54E8930D" w14:textId="77777777" w:rsidR="009E7E84" w:rsidRDefault="009E7E84" w:rsidP="009E7E84">
      <w:pPr>
        <w:pStyle w:val="Activitybullet"/>
      </w:pPr>
      <w:r>
        <w:t>Packaging areas</w:t>
      </w:r>
    </w:p>
    <w:p w14:paraId="795E3701" w14:textId="77777777" w:rsidR="009E7E84" w:rsidRDefault="009E7E84" w:rsidP="009E7E84">
      <w:pPr>
        <w:pStyle w:val="Activitybullet"/>
      </w:pPr>
      <w:r>
        <w:t>Meat grinding areas</w:t>
      </w:r>
    </w:p>
    <w:p w14:paraId="2E712709" w14:textId="77777777" w:rsidR="009E7E84" w:rsidRDefault="009E7E84" w:rsidP="009E7E84">
      <w:pPr>
        <w:pStyle w:val="Activitybullet"/>
      </w:pPr>
      <w:r>
        <w:t>Offices</w:t>
      </w:r>
    </w:p>
    <w:p w14:paraId="45F35FE8" w14:textId="77777777" w:rsidR="009E7E84" w:rsidRDefault="009E7E84" w:rsidP="009E7E84">
      <w:pPr>
        <w:pStyle w:val="ActivityNumbers"/>
      </w:pPr>
      <w:r>
        <w:t>As a group identify areas that are vulnerable within the interior and exterior of the plant, allowing for possible infiltration. What areas of the plant inside and outside are easily accessed? Where are loading docks and doors? Look for ar</w:t>
      </w:r>
      <w:r w:rsidR="00FC115D">
        <w:t>eas that would be easy to gain access to</w:t>
      </w:r>
      <w:r>
        <w:t xml:space="preserve"> the plant. </w:t>
      </w:r>
      <w:r w:rsidR="00FC115D">
        <w:t>Once in the plant what areas are</w:t>
      </w:r>
      <w:r>
        <w:t xml:space="preserve"> not monitored?</w:t>
      </w:r>
    </w:p>
    <w:p w14:paraId="24B326BE" w14:textId="77777777" w:rsidR="009E7E84" w:rsidRDefault="009E7E84" w:rsidP="009E7E84">
      <w:pPr>
        <w:pStyle w:val="ActivityNumbers"/>
      </w:pPr>
      <w:r>
        <w:t>To be aware of the facility and possible defense plans in place</w:t>
      </w:r>
      <w:r w:rsidR="00FC115D">
        <w:t xml:space="preserve"> review the following documents.</w:t>
      </w:r>
    </w:p>
    <w:p w14:paraId="07E20A3D" w14:textId="70089002" w:rsidR="009E7E84" w:rsidRDefault="002277D3" w:rsidP="009E7E84">
      <w:pPr>
        <w:pStyle w:val="Activitybullet"/>
      </w:pPr>
      <w:hyperlink r:id="rId15" w:history="1">
        <w:r w:rsidR="009E7E84" w:rsidRPr="003441BC">
          <w:rPr>
            <w:rStyle w:val="Hyperlink"/>
            <w:szCs w:val="20"/>
          </w:rPr>
          <w:t>http://www.fsis.usda.gov/shared/PDF/Food_Defense_Plan.pdf</w:t>
        </w:r>
      </w:hyperlink>
      <w:r w:rsidR="0070691E">
        <w:t xml:space="preserve"> – T</w:t>
      </w:r>
      <w:r w:rsidR="009E7E84">
        <w:t>his</w:t>
      </w:r>
      <w:r w:rsidR="00FC115D">
        <w:t xml:space="preserve"> document explains how to develop</w:t>
      </w:r>
      <w:r w:rsidR="009E7E84">
        <w:t xml:space="preserve"> a food defense plan.</w:t>
      </w:r>
    </w:p>
    <w:p w14:paraId="05AF7704" w14:textId="77777777" w:rsidR="009E7E84" w:rsidRDefault="002277D3" w:rsidP="009E7E84">
      <w:pPr>
        <w:pStyle w:val="Activitybullet"/>
      </w:pPr>
      <w:hyperlink r:id="rId16" w:history="1">
        <w:r w:rsidR="009E7E84" w:rsidRPr="003441BC">
          <w:rPr>
            <w:rStyle w:val="Hyperlink"/>
            <w:szCs w:val="20"/>
          </w:rPr>
          <w:t>http://www.fsis.usda.gov/wps/wcm/connect/99f95182-0c9e-4214-9762-e98197f54ebf/General-Food-Defense-Plan-9-3-09+_2_.pdf?MOD=AJPERES</w:t>
        </w:r>
      </w:hyperlink>
      <w:r w:rsidR="009E7E84">
        <w:t xml:space="preserve"> – This document is a sample defense plan.</w:t>
      </w:r>
    </w:p>
    <w:p w14:paraId="3775986A" w14:textId="77777777" w:rsidR="009E7E84" w:rsidRDefault="009E7E84" w:rsidP="009E7E84">
      <w:pPr>
        <w:pStyle w:val="ActivityNumbers"/>
      </w:pPr>
      <w:r>
        <w:t>Develop a plan of attack. You will present your plan in a PowerPoint</w:t>
      </w:r>
      <w:r w:rsidRPr="00E16E07">
        <w:rPr>
          <w:vertAlign w:val="superscript"/>
        </w:rPr>
        <w:t>®</w:t>
      </w:r>
      <w:r>
        <w:t xml:space="preserve"> to the class. Use the following guidelines while developing your presentation:</w:t>
      </w:r>
    </w:p>
    <w:p w14:paraId="3564EAAF" w14:textId="08C6DB41" w:rsidR="009E7E84" w:rsidRDefault="009E7E84" w:rsidP="009E7E84">
      <w:pPr>
        <w:pStyle w:val="Activitybullet"/>
      </w:pPr>
      <w:r>
        <w:t xml:space="preserve">What biological </w:t>
      </w:r>
      <w:bookmarkStart w:id="0" w:name="_GoBack"/>
      <w:bookmarkEnd w:id="0"/>
      <w:r>
        <w:t>or physical  weapons will your group use?</w:t>
      </w:r>
    </w:p>
    <w:p w14:paraId="7B8BFCAF" w14:textId="77777777" w:rsidR="009E7E84" w:rsidRDefault="009E7E84" w:rsidP="009E7E84">
      <w:pPr>
        <w:pStyle w:val="Activitybullet"/>
      </w:pPr>
      <w:r>
        <w:t>Why did you choose those weapons?</w:t>
      </w:r>
    </w:p>
    <w:p w14:paraId="4469BFDB" w14:textId="77777777" w:rsidR="009E7E84" w:rsidRDefault="009E7E84" w:rsidP="009E7E84">
      <w:pPr>
        <w:pStyle w:val="Activitybullet"/>
      </w:pPr>
      <w:r>
        <w:t>What points are most vulnerable for infiltration?</w:t>
      </w:r>
    </w:p>
    <w:p w14:paraId="27F21F2F" w14:textId="77777777" w:rsidR="009E7E84" w:rsidRDefault="009E7E84" w:rsidP="009E7E84">
      <w:pPr>
        <w:pStyle w:val="Activitybullet"/>
      </w:pPr>
      <w:r>
        <w:t>How will you get past security?</w:t>
      </w:r>
    </w:p>
    <w:p w14:paraId="0EA313C3" w14:textId="77777777" w:rsidR="009E7E84" w:rsidRDefault="009E7E84" w:rsidP="009E7E84">
      <w:pPr>
        <w:pStyle w:val="Activitybullet"/>
      </w:pPr>
      <w:r>
        <w:t>What areas in the plant will you hide your weapons until time to use them?</w:t>
      </w:r>
    </w:p>
    <w:p w14:paraId="2139D078" w14:textId="77777777" w:rsidR="009E7E84" w:rsidRDefault="009E7E84" w:rsidP="009E7E84">
      <w:pPr>
        <w:pStyle w:val="Activitybullet"/>
      </w:pPr>
      <w:r>
        <w:t>Why those areas?</w:t>
      </w:r>
    </w:p>
    <w:p w14:paraId="41FF6103" w14:textId="77777777" w:rsidR="009E7E84" w:rsidRDefault="009E7E84" w:rsidP="009E7E84">
      <w:pPr>
        <w:pStyle w:val="Activitybullet"/>
      </w:pPr>
      <w:r>
        <w:t>Any additional thoughts.</w:t>
      </w:r>
    </w:p>
    <w:p w14:paraId="7D398C9F" w14:textId="77777777" w:rsidR="002C5E76" w:rsidRDefault="009E7E84" w:rsidP="009E7E84">
      <w:pPr>
        <w:pStyle w:val="ActivityNumbers"/>
      </w:pPr>
      <w:r>
        <w:t>You will present your plan of attack to the class.</w:t>
      </w:r>
    </w:p>
    <w:p w14:paraId="23D4BC7B" w14:textId="77777777" w:rsidR="003B0686" w:rsidRPr="00D46F06" w:rsidRDefault="003B0686" w:rsidP="002C5E76"/>
    <w:p w14:paraId="334F72F5" w14:textId="77777777" w:rsidR="002C5E76" w:rsidRDefault="002C5E76" w:rsidP="002C5E76">
      <w:pPr>
        <w:pStyle w:val="ActivitySection"/>
      </w:pPr>
      <w:r>
        <w:t>Conclusion</w:t>
      </w:r>
    </w:p>
    <w:p w14:paraId="09F9E44B" w14:textId="77777777" w:rsidR="009E7E84" w:rsidRDefault="009E7E84" w:rsidP="009E7E84">
      <w:pPr>
        <w:pStyle w:val="ActivityNumbers"/>
        <w:numPr>
          <w:ilvl w:val="0"/>
          <w:numId w:val="13"/>
        </w:numPr>
      </w:pPr>
      <w:r>
        <w:t>Why is the food supply chain a possible target for terrorism?</w:t>
      </w:r>
    </w:p>
    <w:p w14:paraId="52B7C911" w14:textId="77777777" w:rsidR="009E7E84" w:rsidRDefault="009E7E84" w:rsidP="009E7E84">
      <w:pPr>
        <w:pStyle w:val="ActivityNumbers"/>
        <w:numPr>
          <w:ilvl w:val="0"/>
          <w:numId w:val="9"/>
        </w:numPr>
      </w:pPr>
      <w:r>
        <w:t>What areas of a packing facility were most vulnerable for attack? How can the areas be secured?</w:t>
      </w:r>
    </w:p>
    <w:p w14:paraId="6FA97760" w14:textId="77777777" w:rsidR="00210996" w:rsidRPr="00DF1D3F" w:rsidRDefault="009E7E84" w:rsidP="009E7E84">
      <w:pPr>
        <w:pStyle w:val="ActivityNumbers"/>
        <w:numPr>
          <w:ilvl w:val="0"/>
          <w:numId w:val="9"/>
        </w:numPr>
      </w:pPr>
      <w:r>
        <w:t>Did your plan succeed? What were some areas in the plan that could be improved?</w:t>
      </w:r>
    </w:p>
    <w:sectPr w:rsidR="00210996" w:rsidRPr="00DF1D3F" w:rsidSect="00DF1D3F">
      <w:headerReference w:type="first" r:id="rId17"/>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380CAA" w14:textId="77777777" w:rsidR="00254F18" w:rsidRDefault="00254F18">
      <w:r>
        <w:separator/>
      </w:r>
    </w:p>
  </w:endnote>
  <w:endnote w:type="continuationSeparator" w:id="0">
    <w:p w14:paraId="79CF62CE" w14:textId="77777777" w:rsidR="00254F18" w:rsidRDefault="00254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3B0686" w:rsidRPr="007F0280" w14:paraId="1B0C6E60" w14:textId="77777777" w:rsidTr="001C26BA">
      <w:tc>
        <w:tcPr>
          <w:tcW w:w="4968" w:type="dxa"/>
          <w:shd w:val="clear" w:color="auto" w:fill="F2F2F2"/>
        </w:tcPr>
        <w:p w14:paraId="262FF71B" w14:textId="77777777" w:rsidR="003B0686" w:rsidRPr="003B0686" w:rsidRDefault="003B0686" w:rsidP="00A369B7">
          <w:pPr>
            <w:pStyle w:val="Footer"/>
            <w:jc w:val="left"/>
          </w:pPr>
          <w:r w:rsidRPr="003B0686">
            <w:t>Curriculum for Agricultural Science Education</w:t>
          </w:r>
          <w:r w:rsidRPr="007F0280">
            <w:rPr>
              <w:rFonts w:cs="Arial"/>
              <w:szCs w:val="20"/>
            </w:rPr>
            <w:t xml:space="preserve"> ©</w:t>
          </w:r>
          <w:r w:rsidRPr="003B0686">
            <w:t xml:space="preserve"> 201</w:t>
          </w:r>
          <w:r w:rsidR="00A369B7">
            <w:t>5</w:t>
          </w:r>
        </w:p>
      </w:tc>
      <w:tc>
        <w:tcPr>
          <w:tcW w:w="6048" w:type="dxa"/>
          <w:shd w:val="clear" w:color="auto" w:fill="F2F2F2"/>
        </w:tcPr>
        <w:p w14:paraId="19277DA9" w14:textId="77777777" w:rsidR="003B0686" w:rsidRDefault="00761D49" w:rsidP="007E19E0">
          <w:pPr>
            <w:pStyle w:val="Footer"/>
          </w:pPr>
          <w:r>
            <w:t>FSS</w:t>
          </w:r>
          <w:r w:rsidR="003B0686" w:rsidRPr="003B0686">
            <w:t xml:space="preserve"> – </w:t>
          </w:r>
          <w:r w:rsidR="007E19E0">
            <w:t>Project</w:t>
          </w:r>
          <w:r w:rsidR="003B0686" w:rsidRPr="003B0686">
            <w:t xml:space="preserve"> </w:t>
          </w:r>
          <w:r w:rsidR="009E7E84">
            <w:t>5.2.2 Defend Your Hamburger</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2277D3">
            <w:rPr>
              <w:rStyle w:val="PageNumber"/>
              <w:rFonts w:cs="Arial"/>
              <w:noProof/>
              <w:szCs w:val="20"/>
            </w:rPr>
            <w:t>3</w:t>
          </w:r>
          <w:r w:rsidR="003B0686" w:rsidRPr="007F0280">
            <w:rPr>
              <w:rStyle w:val="PageNumber"/>
              <w:rFonts w:cs="Arial"/>
              <w:szCs w:val="20"/>
            </w:rPr>
            <w:fldChar w:fldCharType="end"/>
          </w:r>
        </w:p>
      </w:tc>
    </w:tr>
  </w:tbl>
  <w:p w14:paraId="46F31245"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3B0686" w:rsidRPr="007F0280" w14:paraId="20081321" w14:textId="77777777" w:rsidTr="001C26BA">
      <w:tc>
        <w:tcPr>
          <w:tcW w:w="4968" w:type="dxa"/>
          <w:shd w:val="clear" w:color="auto" w:fill="F2F2F2"/>
        </w:tcPr>
        <w:p w14:paraId="0A9C1067" w14:textId="77777777" w:rsidR="003B0686" w:rsidRPr="003B0686" w:rsidRDefault="003B0686" w:rsidP="007F0280">
          <w:pPr>
            <w:pStyle w:val="Footer"/>
            <w:jc w:val="left"/>
          </w:pPr>
          <w:r w:rsidRPr="003B0686">
            <w:t>Curriculum for Agricultural Science Education</w:t>
          </w:r>
          <w:r w:rsidRPr="007F0280">
            <w:rPr>
              <w:rFonts w:cs="Arial"/>
              <w:szCs w:val="20"/>
            </w:rPr>
            <w:t xml:space="preserve"> ©</w:t>
          </w:r>
          <w:r w:rsidR="00DF1D3F">
            <w:t xml:space="preserve"> 2015</w:t>
          </w:r>
        </w:p>
      </w:tc>
      <w:tc>
        <w:tcPr>
          <w:tcW w:w="6048" w:type="dxa"/>
          <w:shd w:val="clear" w:color="auto" w:fill="F2F2F2"/>
        </w:tcPr>
        <w:p w14:paraId="202E01CF" w14:textId="77777777" w:rsidR="003B0686" w:rsidRDefault="00DF1D3F" w:rsidP="007A2005">
          <w:pPr>
            <w:pStyle w:val="Footer"/>
          </w:pPr>
          <w:r>
            <w:t>FSS</w:t>
          </w:r>
          <w:r w:rsidR="003B0686" w:rsidRPr="003B0686">
            <w:t xml:space="preserve"> – </w:t>
          </w:r>
          <w:r w:rsidR="007A2005">
            <w:t>Project</w:t>
          </w:r>
          <w:r w:rsidR="003B0686" w:rsidRPr="003B0686">
            <w:t xml:space="preserve"> </w:t>
          </w:r>
          <w:r w:rsidR="009E7E84">
            <w:t>5.2.2 Defend Your Hamburger</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2277D3">
            <w:rPr>
              <w:rStyle w:val="PageNumber"/>
              <w:rFonts w:cs="Arial"/>
              <w:noProof/>
              <w:szCs w:val="20"/>
            </w:rPr>
            <w:t>2</w:t>
          </w:r>
          <w:r w:rsidR="003B0686" w:rsidRPr="007F0280">
            <w:rPr>
              <w:rStyle w:val="PageNumber"/>
              <w:rFonts w:cs="Arial"/>
              <w:szCs w:val="20"/>
            </w:rPr>
            <w:fldChar w:fldCharType="end"/>
          </w:r>
        </w:p>
      </w:tc>
    </w:tr>
  </w:tbl>
  <w:p w14:paraId="70D2A3EA"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335E80" w14:textId="77777777" w:rsidR="00254F18" w:rsidRDefault="00254F18">
      <w:r>
        <w:separator/>
      </w:r>
    </w:p>
  </w:footnote>
  <w:footnote w:type="continuationSeparator" w:id="0">
    <w:p w14:paraId="57126F05" w14:textId="77777777" w:rsidR="00254F18" w:rsidRDefault="00254F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CD31C9" w14:textId="77777777"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85EE6" w14:textId="77777777" w:rsidR="002B0DD0" w:rsidRDefault="002B0DD0" w:rsidP="002B0DD0">
    <w:pPr>
      <w:pStyle w:val="Footer"/>
      <w:jc w:val="left"/>
    </w:pPr>
    <w:r>
      <w:t>Name: _________________________________________</w:t>
    </w:r>
    <w:r w:rsidR="002E4407">
      <w:t>__________________________</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B92929" w14:textId="77777777" w:rsidR="0001783E" w:rsidRDefault="0001783E" w:rsidP="002B0DD0">
    <w:pPr>
      <w:pStyle w:val="Foote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2" type="#_x0000_t75" style="width:11.25pt;height:11.25pt" o:bullet="t">
        <v:imagedata r:id="rId1" o:title="mso1DB"/>
      </v:shape>
    </w:pict>
  </w:numPicBullet>
  <w:numPicBullet w:numPicBulletId="1">
    <w:pict>
      <v:shape id="_x0000_i1213"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E7E84"/>
    <w:rsid w:val="00004D44"/>
    <w:rsid w:val="0001783E"/>
    <w:rsid w:val="00023EF4"/>
    <w:rsid w:val="0006381D"/>
    <w:rsid w:val="000643C4"/>
    <w:rsid w:val="00095B65"/>
    <w:rsid w:val="000A22E6"/>
    <w:rsid w:val="000E30CE"/>
    <w:rsid w:val="000F6083"/>
    <w:rsid w:val="00120DA8"/>
    <w:rsid w:val="00125FE3"/>
    <w:rsid w:val="00140531"/>
    <w:rsid w:val="001522F9"/>
    <w:rsid w:val="00164A78"/>
    <w:rsid w:val="00173B16"/>
    <w:rsid w:val="00186EA4"/>
    <w:rsid w:val="00196647"/>
    <w:rsid w:val="001C146F"/>
    <w:rsid w:val="001C26BA"/>
    <w:rsid w:val="001C5732"/>
    <w:rsid w:val="001D3468"/>
    <w:rsid w:val="001F5964"/>
    <w:rsid w:val="00210996"/>
    <w:rsid w:val="002212A2"/>
    <w:rsid w:val="002277D3"/>
    <w:rsid w:val="002438C6"/>
    <w:rsid w:val="00251483"/>
    <w:rsid w:val="00254F18"/>
    <w:rsid w:val="00261D56"/>
    <w:rsid w:val="00270C46"/>
    <w:rsid w:val="00276DA5"/>
    <w:rsid w:val="00292340"/>
    <w:rsid w:val="002B0DD0"/>
    <w:rsid w:val="002C5E76"/>
    <w:rsid w:val="002E4407"/>
    <w:rsid w:val="002F2976"/>
    <w:rsid w:val="002F3C64"/>
    <w:rsid w:val="003310C6"/>
    <w:rsid w:val="0034081A"/>
    <w:rsid w:val="00352B6E"/>
    <w:rsid w:val="003574C4"/>
    <w:rsid w:val="00395386"/>
    <w:rsid w:val="003A2FD6"/>
    <w:rsid w:val="003B0686"/>
    <w:rsid w:val="003E2BBD"/>
    <w:rsid w:val="00403D91"/>
    <w:rsid w:val="0041298F"/>
    <w:rsid w:val="0041647F"/>
    <w:rsid w:val="0042007E"/>
    <w:rsid w:val="004A44E1"/>
    <w:rsid w:val="004B1465"/>
    <w:rsid w:val="004B1A28"/>
    <w:rsid w:val="004C09EA"/>
    <w:rsid w:val="004C1D05"/>
    <w:rsid w:val="004E3B1B"/>
    <w:rsid w:val="005016DB"/>
    <w:rsid w:val="005043FD"/>
    <w:rsid w:val="00514F32"/>
    <w:rsid w:val="005328FF"/>
    <w:rsid w:val="00537CA6"/>
    <w:rsid w:val="00541B87"/>
    <w:rsid w:val="005460BE"/>
    <w:rsid w:val="00546966"/>
    <w:rsid w:val="00581DD4"/>
    <w:rsid w:val="00586BFE"/>
    <w:rsid w:val="005B2542"/>
    <w:rsid w:val="005D0F69"/>
    <w:rsid w:val="005E14F5"/>
    <w:rsid w:val="005F2928"/>
    <w:rsid w:val="005F3C3B"/>
    <w:rsid w:val="006208FA"/>
    <w:rsid w:val="006347F4"/>
    <w:rsid w:val="006360D5"/>
    <w:rsid w:val="00642FCB"/>
    <w:rsid w:val="00644EFE"/>
    <w:rsid w:val="00654B6C"/>
    <w:rsid w:val="006552C0"/>
    <w:rsid w:val="006656BB"/>
    <w:rsid w:val="006838B0"/>
    <w:rsid w:val="006A4101"/>
    <w:rsid w:val="006A4781"/>
    <w:rsid w:val="006B2A02"/>
    <w:rsid w:val="006C4146"/>
    <w:rsid w:val="006D10CA"/>
    <w:rsid w:val="006F38A4"/>
    <w:rsid w:val="00703684"/>
    <w:rsid w:val="0070691E"/>
    <w:rsid w:val="00711E84"/>
    <w:rsid w:val="00715734"/>
    <w:rsid w:val="007338A2"/>
    <w:rsid w:val="00761D49"/>
    <w:rsid w:val="0076778F"/>
    <w:rsid w:val="0077472E"/>
    <w:rsid w:val="007925F0"/>
    <w:rsid w:val="007A2005"/>
    <w:rsid w:val="007A36E5"/>
    <w:rsid w:val="007A566D"/>
    <w:rsid w:val="007B029F"/>
    <w:rsid w:val="007C2998"/>
    <w:rsid w:val="007E19E0"/>
    <w:rsid w:val="007E6D00"/>
    <w:rsid w:val="007F0280"/>
    <w:rsid w:val="008321FB"/>
    <w:rsid w:val="00842458"/>
    <w:rsid w:val="008575ED"/>
    <w:rsid w:val="00864182"/>
    <w:rsid w:val="00875A5A"/>
    <w:rsid w:val="008A3B43"/>
    <w:rsid w:val="008D1630"/>
    <w:rsid w:val="0090019F"/>
    <w:rsid w:val="0090461E"/>
    <w:rsid w:val="00905BAB"/>
    <w:rsid w:val="00920D34"/>
    <w:rsid w:val="00960B08"/>
    <w:rsid w:val="009664A4"/>
    <w:rsid w:val="00966E61"/>
    <w:rsid w:val="0098363E"/>
    <w:rsid w:val="009C4D66"/>
    <w:rsid w:val="009E0675"/>
    <w:rsid w:val="009E7E84"/>
    <w:rsid w:val="009F29A8"/>
    <w:rsid w:val="00A241A8"/>
    <w:rsid w:val="00A31333"/>
    <w:rsid w:val="00A369B7"/>
    <w:rsid w:val="00A41DA8"/>
    <w:rsid w:val="00A45FE8"/>
    <w:rsid w:val="00A657F6"/>
    <w:rsid w:val="00A70C87"/>
    <w:rsid w:val="00A82C3B"/>
    <w:rsid w:val="00A856C3"/>
    <w:rsid w:val="00AC1398"/>
    <w:rsid w:val="00AC6CF6"/>
    <w:rsid w:val="00AE0075"/>
    <w:rsid w:val="00AF47E6"/>
    <w:rsid w:val="00B032F1"/>
    <w:rsid w:val="00B05D83"/>
    <w:rsid w:val="00B1513B"/>
    <w:rsid w:val="00B43C31"/>
    <w:rsid w:val="00B45B73"/>
    <w:rsid w:val="00B541ED"/>
    <w:rsid w:val="00B836E8"/>
    <w:rsid w:val="00B83A87"/>
    <w:rsid w:val="00B94588"/>
    <w:rsid w:val="00BB056A"/>
    <w:rsid w:val="00BD482B"/>
    <w:rsid w:val="00BD7B24"/>
    <w:rsid w:val="00BE2F3A"/>
    <w:rsid w:val="00BF2C89"/>
    <w:rsid w:val="00C03055"/>
    <w:rsid w:val="00C33247"/>
    <w:rsid w:val="00C412F9"/>
    <w:rsid w:val="00C53150"/>
    <w:rsid w:val="00CA427F"/>
    <w:rsid w:val="00CC21A3"/>
    <w:rsid w:val="00CD7CCE"/>
    <w:rsid w:val="00CE1E13"/>
    <w:rsid w:val="00CE1E34"/>
    <w:rsid w:val="00CF6E1D"/>
    <w:rsid w:val="00D26462"/>
    <w:rsid w:val="00D27120"/>
    <w:rsid w:val="00D449A4"/>
    <w:rsid w:val="00D803A4"/>
    <w:rsid w:val="00D813DD"/>
    <w:rsid w:val="00D83D7D"/>
    <w:rsid w:val="00D9030F"/>
    <w:rsid w:val="00DC3376"/>
    <w:rsid w:val="00DE2030"/>
    <w:rsid w:val="00DE2572"/>
    <w:rsid w:val="00DF1D3F"/>
    <w:rsid w:val="00E02AFD"/>
    <w:rsid w:val="00E0723A"/>
    <w:rsid w:val="00E33390"/>
    <w:rsid w:val="00E430F2"/>
    <w:rsid w:val="00E56BAB"/>
    <w:rsid w:val="00E65C9D"/>
    <w:rsid w:val="00E70B1A"/>
    <w:rsid w:val="00E71418"/>
    <w:rsid w:val="00E821B9"/>
    <w:rsid w:val="00E83AB6"/>
    <w:rsid w:val="00F01A9E"/>
    <w:rsid w:val="00F4061F"/>
    <w:rsid w:val="00F55DDB"/>
    <w:rsid w:val="00F72342"/>
    <w:rsid w:val="00F72E63"/>
    <w:rsid w:val="00F7359C"/>
    <w:rsid w:val="00F76840"/>
    <w:rsid w:val="00F825C5"/>
    <w:rsid w:val="00FC07EB"/>
    <w:rsid w:val="00FC115D"/>
    <w:rsid w:val="00FC6868"/>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563795"/>
  <w15:chartTrackingRefBased/>
  <w15:docId w15:val="{4A772B2A-BD4B-476E-A3D7-8D669BD32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SSHeading">
    <w:name w:val="FSSHeading"/>
    <w:basedOn w:val="Normal"/>
    <w:rsid w:val="00F7234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7E19E0"/>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hyperlink" Target="http://www.fsis.usda.gov/shared/PDF/Food_Defense_Plan.pdf"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www.fsis.usda.gov/wps/wcm/connect/99f95182-0c9e-4214-9762-e98197f54ebf/General-Food-Defense-Plan-9-3-09+_2_.pdf?MOD=AJPERE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www.fsis.usda.gov/shared/PDF/Food_Defense_Plan.pdf"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www.fsis.usda.gov/wps/wcm/connect/99f95182-0c9e-4214-9762-e98197f54ebf/General-Food-Defense-Plan-9-3-09+_2_.pdf?MOD=AJPERES"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FSS_Project_Template</Template>
  <TotalTime>3</TotalTime>
  <Pages>3</Pages>
  <Words>897</Words>
  <Characters>5115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Project 5.2.2 Defend Your Hamburger</vt:lpstr>
    </vt:vector>
  </TitlesOfParts>
  <Manager>Dan Jansen</Manager>
  <Company>Curriculum for Agricultural Science Education</Company>
  <LinksUpToDate>false</LinksUpToDate>
  <CharactersWithSpaces>6001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5.2.2 Defend Your Hamburger</dc:title>
  <dc:subject>FSS - Unit 5 - Lesson 5.2 Safe, Secure, and Accessible</dc:subject>
  <dc:creator>Leslie Fairchild</dc:creator>
  <cp:keywords/>
  <dc:description/>
  <cp:lastModifiedBy>Marlene Jansen</cp:lastModifiedBy>
  <cp:revision>5</cp:revision>
  <cp:lastPrinted>2015-09-03T19:10:00Z</cp:lastPrinted>
  <dcterms:created xsi:type="dcterms:W3CDTF">2015-06-20T19:49:00Z</dcterms:created>
  <dcterms:modified xsi:type="dcterms:W3CDTF">2015-09-03T19:10:00Z</dcterms:modified>
</cp:coreProperties>
</file>